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8FD" w:rsidRPr="00A37F28" w:rsidRDefault="00E668FD" w:rsidP="00DE137D">
      <w:pPr>
        <w:spacing w:after="0" w:line="240" w:lineRule="auto"/>
        <w:ind w:right="1722"/>
        <w:rPr>
          <w:rFonts w:ascii="Times New Roman" w:hAnsi="Times New Roman"/>
          <w:sz w:val="24"/>
          <w:szCs w:val="24"/>
        </w:rPr>
      </w:pPr>
      <w:r w:rsidRPr="00A37F28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</w:t>
      </w:r>
      <w:r w:rsidRPr="00A37F28">
        <w:rPr>
          <w:rFonts w:ascii="Times New Roman" w:hAnsi="Times New Roman"/>
          <w:sz w:val="24"/>
          <w:szCs w:val="24"/>
        </w:rPr>
        <w:t>Додаток 2</w:t>
      </w:r>
      <w:r w:rsidRPr="00A37F28">
        <w:rPr>
          <w:rFonts w:ascii="Times New Roman" w:hAnsi="Times New Roman"/>
          <w:b/>
          <w:sz w:val="24"/>
          <w:szCs w:val="24"/>
        </w:rPr>
        <w:t xml:space="preserve"> </w:t>
      </w:r>
    </w:p>
    <w:p w:rsidR="00E668FD" w:rsidRPr="00A37F28" w:rsidRDefault="00E668FD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A37F28">
        <w:rPr>
          <w:rFonts w:ascii="Times New Roman" w:hAnsi="Times New Roman"/>
          <w:sz w:val="24"/>
          <w:szCs w:val="24"/>
        </w:rPr>
        <w:t xml:space="preserve">до Цільової </w:t>
      </w:r>
      <w:r>
        <w:rPr>
          <w:rFonts w:ascii="Times New Roman" w:hAnsi="Times New Roman"/>
          <w:sz w:val="24"/>
          <w:szCs w:val="24"/>
        </w:rPr>
        <w:t xml:space="preserve">соціальної </w:t>
      </w:r>
      <w:r w:rsidRPr="00A37F28">
        <w:rPr>
          <w:rFonts w:ascii="Times New Roman" w:hAnsi="Times New Roman"/>
          <w:sz w:val="24"/>
          <w:szCs w:val="24"/>
        </w:rPr>
        <w:t xml:space="preserve">програми </w:t>
      </w:r>
    </w:p>
    <w:p w:rsidR="00E668FD" w:rsidRPr="00A37F28" w:rsidRDefault="00E668FD" w:rsidP="00DE137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підтримки сім</w:t>
      </w:r>
      <w:r w:rsidRPr="00A37F28"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/>
          <w:sz w:val="24"/>
          <w:szCs w:val="24"/>
        </w:rPr>
        <w:t>ї, запобігання та</w:t>
      </w:r>
    </w:p>
    <w:p w:rsidR="00E668FD" w:rsidRDefault="00E668FD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>протидії домашньому насильству та /або</w:t>
      </w:r>
    </w:p>
    <w:p w:rsidR="00E668FD" w:rsidRDefault="00E668FD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насильству за ознакою статі, протидії</w:t>
      </w:r>
    </w:p>
    <w:p w:rsidR="00E668FD" w:rsidRDefault="00E668FD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торгівлі людьми, забезпечення</w:t>
      </w:r>
    </w:p>
    <w:p w:rsidR="00E668FD" w:rsidRDefault="00E668FD" w:rsidP="00DE137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рівних прав та можливостей жінок і </w:t>
      </w:r>
    </w:p>
    <w:p w:rsidR="00E668FD" w:rsidRPr="00A37F28" w:rsidRDefault="00E668FD" w:rsidP="00A37F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чоловіків </w:t>
      </w:r>
      <w:r w:rsidRPr="00A37F28">
        <w:rPr>
          <w:rFonts w:ascii="Times New Roman" w:hAnsi="Times New Roman"/>
          <w:sz w:val="24"/>
          <w:szCs w:val="24"/>
        </w:rPr>
        <w:t>Нововолинської міської</w:t>
      </w:r>
    </w:p>
    <w:p w:rsidR="00E668FD" w:rsidRPr="00A37F28" w:rsidRDefault="00E668FD" w:rsidP="00DE137D">
      <w:pPr>
        <w:tabs>
          <w:tab w:val="left" w:pos="1113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т</w:t>
      </w:r>
      <w:r w:rsidRPr="00A37F28">
        <w:rPr>
          <w:rFonts w:ascii="Times New Roman" w:hAnsi="Times New Roman"/>
          <w:sz w:val="24"/>
          <w:szCs w:val="24"/>
        </w:rPr>
        <w:t xml:space="preserve">ериторіальної громади на 2026-2028 роки      </w:t>
      </w:r>
    </w:p>
    <w:p w:rsidR="00E668FD" w:rsidRPr="00A37F28" w:rsidRDefault="00E668FD" w:rsidP="00DE137D">
      <w:pPr>
        <w:spacing w:after="0" w:line="240" w:lineRule="auto"/>
        <w:ind w:left="817"/>
        <w:jc w:val="center"/>
        <w:rPr>
          <w:rFonts w:ascii="Times New Roman" w:hAnsi="Times New Roman"/>
          <w:sz w:val="24"/>
          <w:szCs w:val="24"/>
        </w:rPr>
      </w:pPr>
      <w:r w:rsidRPr="00A37F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A37F28">
        <w:rPr>
          <w:rFonts w:ascii="Times New Roman" w:hAnsi="Times New Roman"/>
          <w:sz w:val="24"/>
          <w:szCs w:val="24"/>
        </w:rPr>
        <w:t xml:space="preserve">      </w:t>
      </w:r>
    </w:p>
    <w:p w:rsidR="00E668FD" w:rsidRPr="009A025E" w:rsidRDefault="00E668FD" w:rsidP="00DE137D">
      <w:pPr>
        <w:spacing w:after="0" w:line="240" w:lineRule="auto"/>
        <w:ind w:left="817"/>
        <w:jc w:val="center"/>
        <w:rPr>
          <w:rFonts w:ascii="Times New Roman" w:hAnsi="Times New Roman"/>
          <w:sz w:val="28"/>
          <w:szCs w:val="28"/>
        </w:rPr>
      </w:pPr>
      <w:r w:rsidRPr="00030C01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E668FD" w:rsidRPr="009C2E90" w:rsidRDefault="00E668FD" w:rsidP="00DE137D">
      <w:pPr>
        <w:spacing w:after="0" w:line="240" w:lineRule="auto"/>
        <w:jc w:val="center"/>
        <w:rPr>
          <w:b/>
        </w:rPr>
      </w:pPr>
      <w:r w:rsidRPr="009C2E90">
        <w:rPr>
          <w:rFonts w:ascii="Times New Roman" w:hAnsi="Times New Roman"/>
          <w:b/>
          <w:sz w:val="28"/>
          <w:szCs w:val="28"/>
        </w:rPr>
        <w:t>Завдання і заходи реалізації</w:t>
      </w:r>
    </w:p>
    <w:p w:rsidR="00E668FD" w:rsidRDefault="00E668FD" w:rsidP="000361B5">
      <w:pPr>
        <w:spacing w:after="0" w:line="240" w:lineRule="auto"/>
        <w:ind w:left="817"/>
        <w:jc w:val="center"/>
        <w:rPr>
          <w:rFonts w:ascii="Times New Roman" w:hAnsi="Times New Roman"/>
          <w:b/>
          <w:sz w:val="28"/>
          <w:szCs w:val="28"/>
        </w:rPr>
      </w:pPr>
      <w:r w:rsidRPr="009C2E90">
        <w:rPr>
          <w:rFonts w:ascii="Times New Roman" w:hAnsi="Times New Roman"/>
          <w:b/>
          <w:sz w:val="28"/>
          <w:szCs w:val="28"/>
        </w:rPr>
        <w:t xml:space="preserve">Цільової </w:t>
      </w:r>
      <w:r>
        <w:rPr>
          <w:rFonts w:ascii="Times New Roman" w:hAnsi="Times New Roman"/>
          <w:b/>
          <w:sz w:val="28"/>
          <w:szCs w:val="28"/>
        </w:rPr>
        <w:t xml:space="preserve">соціальної </w:t>
      </w:r>
      <w:r w:rsidRPr="009C2E90">
        <w:rPr>
          <w:rFonts w:ascii="Times New Roman" w:hAnsi="Times New Roman"/>
          <w:b/>
          <w:sz w:val="28"/>
          <w:szCs w:val="28"/>
        </w:rPr>
        <w:t xml:space="preserve">програми </w:t>
      </w:r>
      <w:r>
        <w:rPr>
          <w:rFonts w:ascii="Times New Roman" w:hAnsi="Times New Roman"/>
          <w:b/>
          <w:sz w:val="28"/>
          <w:szCs w:val="28"/>
        </w:rPr>
        <w:t>підтримки сім</w:t>
      </w:r>
      <w:r w:rsidRPr="00014915">
        <w:rPr>
          <w:rFonts w:ascii="Times New Roman" w:hAnsi="Times New Roman"/>
          <w:b/>
          <w:sz w:val="28"/>
          <w:szCs w:val="28"/>
        </w:rPr>
        <w:t>’</w:t>
      </w:r>
      <w:r>
        <w:rPr>
          <w:rFonts w:ascii="Times New Roman" w:hAnsi="Times New Roman"/>
          <w:b/>
          <w:sz w:val="28"/>
          <w:szCs w:val="28"/>
        </w:rPr>
        <w:t xml:space="preserve">ї, запобігання та протидії домашньому насильству та/або насильству за ознакою статі, протидії торгівлі людьми, забезпечення рівних прав та можливостей жінок і чоловіків </w:t>
      </w:r>
      <w:r w:rsidRPr="009C2E9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Нововолинської міської територіальної громади </w:t>
      </w:r>
    </w:p>
    <w:p w:rsidR="00E668FD" w:rsidRPr="009C2E90" w:rsidRDefault="00E668FD" w:rsidP="00DE137D">
      <w:pPr>
        <w:spacing w:after="0" w:line="240" w:lineRule="auto"/>
        <w:ind w:left="817"/>
        <w:jc w:val="center"/>
        <w:rPr>
          <w:rFonts w:ascii="Times New Roman" w:hAnsi="Times New Roman"/>
          <w:b/>
          <w:sz w:val="28"/>
          <w:szCs w:val="28"/>
        </w:rPr>
      </w:pPr>
      <w:r w:rsidRPr="009C2E90">
        <w:rPr>
          <w:rFonts w:ascii="Times New Roman" w:hAnsi="Times New Roman"/>
          <w:b/>
          <w:sz w:val="28"/>
          <w:szCs w:val="28"/>
        </w:rPr>
        <w:t xml:space="preserve">на 2026-2028 роки                                                                                                                                              </w:t>
      </w:r>
    </w:p>
    <w:p w:rsidR="00E668FD" w:rsidRDefault="00E668FD"/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2018"/>
        <w:gridCol w:w="3240"/>
        <w:gridCol w:w="837"/>
        <w:gridCol w:w="1683"/>
        <w:gridCol w:w="1152"/>
        <w:gridCol w:w="1134"/>
        <w:gridCol w:w="1134"/>
        <w:gridCol w:w="1134"/>
        <w:gridCol w:w="1026"/>
        <w:gridCol w:w="2093"/>
      </w:tblGrid>
      <w:tr w:rsidR="00E668FD" w:rsidRPr="00F37C9A" w:rsidTr="00800E6A">
        <w:trPr>
          <w:trHeight w:val="555"/>
        </w:trPr>
        <w:tc>
          <w:tcPr>
            <w:tcW w:w="568" w:type="dxa"/>
            <w:vMerge w:val="restart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18" w:type="dxa"/>
            <w:vMerge w:val="restart"/>
          </w:tcPr>
          <w:p w:rsidR="00E668FD" w:rsidRPr="00F37C9A" w:rsidRDefault="00E668FD" w:rsidP="00F37C9A">
            <w:pPr>
              <w:spacing w:after="0" w:line="240" w:lineRule="auto"/>
              <w:ind w:right="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Завдання</w:t>
            </w:r>
          </w:p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 w:val="restart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Зміст заходів</w:t>
            </w:r>
          </w:p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vMerge w:val="restart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Термін виконання</w:t>
            </w:r>
          </w:p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 w:val="restart"/>
          </w:tcPr>
          <w:p w:rsidR="00E668FD" w:rsidRPr="00F37C9A" w:rsidRDefault="00E668FD" w:rsidP="00F37C9A">
            <w:pPr>
              <w:tabs>
                <w:tab w:val="left" w:pos="1646"/>
              </w:tabs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Виконавці</w:t>
            </w:r>
          </w:p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Merge w:val="restart"/>
          </w:tcPr>
          <w:p w:rsidR="00E668FD" w:rsidRPr="00F37C9A" w:rsidRDefault="00E668FD" w:rsidP="00F37C9A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Джерела</w:t>
            </w:r>
          </w:p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фінансування</w:t>
            </w:r>
          </w:p>
        </w:tc>
        <w:tc>
          <w:tcPr>
            <w:tcW w:w="4428" w:type="dxa"/>
            <w:gridSpan w:val="4"/>
          </w:tcPr>
          <w:p w:rsidR="00E668FD" w:rsidRPr="00F37C9A" w:rsidRDefault="00E668FD" w:rsidP="00F37C9A">
            <w:pPr>
              <w:spacing w:after="0" w:line="240" w:lineRule="auto"/>
              <w:ind w:left="-1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Обсяги фінансування по роках, тис. грн</w:t>
            </w:r>
          </w:p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 w:val="restart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Очікуваний </w:t>
            </w:r>
            <w:r w:rsidRPr="00F37C9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8FD" w:rsidRPr="00F37C9A" w:rsidTr="00800E6A">
        <w:trPr>
          <w:trHeight w:val="510"/>
        </w:trPr>
        <w:tc>
          <w:tcPr>
            <w:tcW w:w="568" w:type="dxa"/>
            <w:vMerge/>
          </w:tcPr>
          <w:p w:rsidR="00E668FD" w:rsidRPr="00F37C9A" w:rsidRDefault="00E668FD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</w:tcPr>
          <w:p w:rsidR="00E668FD" w:rsidRPr="00F37C9A" w:rsidRDefault="00E668FD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</w:tcPr>
          <w:p w:rsidR="00E668FD" w:rsidRPr="00F37C9A" w:rsidRDefault="00E668FD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E668FD" w:rsidRPr="00F37C9A" w:rsidRDefault="00E668FD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</w:tcPr>
          <w:p w:rsidR="00E668FD" w:rsidRPr="00F37C9A" w:rsidRDefault="00E668FD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:rsidR="00E668FD" w:rsidRPr="00F37C9A" w:rsidRDefault="00E668FD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Всього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026" w:type="dxa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2028</w:t>
            </w:r>
          </w:p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2093" w:type="dxa"/>
            <w:vMerge/>
          </w:tcPr>
          <w:p w:rsidR="00E668FD" w:rsidRPr="00F37C9A" w:rsidRDefault="00E668FD" w:rsidP="00F3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3" w:type="dxa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52" w:type="dxa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6" w:type="dxa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престижу сім</w:t>
            </w:r>
            <w:r w:rsidRPr="00D41A5F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ї, популяризація традиційних сімейних цінностей та національних родинних традицій</w:t>
            </w:r>
          </w:p>
        </w:tc>
        <w:tc>
          <w:tcPr>
            <w:tcW w:w="3240" w:type="dxa"/>
          </w:tcPr>
          <w:p w:rsidR="00E668FD" w:rsidRPr="00D41A5F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1A5F">
              <w:rPr>
                <w:rFonts w:ascii="Times New Roman" w:hAnsi="Times New Roman"/>
                <w:sz w:val="24"/>
                <w:szCs w:val="24"/>
              </w:rPr>
              <w:t>1.1. Проведення інформаційно-просвітницьких кампаній, культурологічних заходів, спрямованих на популяризацію сімейних цінностей та національних родинних традицій, формування культури планування сім</w:t>
            </w:r>
            <w:r w:rsidRPr="00D41A5F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 w:rsidRPr="00D41A5F">
              <w:rPr>
                <w:rFonts w:ascii="Times New Roman" w:hAnsi="Times New Roman"/>
                <w:sz w:val="24"/>
                <w:szCs w:val="24"/>
              </w:rPr>
              <w:t>ї, зокрема до Міжнародного дня сім</w:t>
            </w:r>
            <w:r w:rsidRPr="00D41A5F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 w:rsidRPr="00D41A5F">
              <w:rPr>
                <w:rFonts w:ascii="Times New Roman" w:hAnsi="Times New Roman"/>
                <w:sz w:val="24"/>
                <w:szCs w:val="24"/>
              </w:rPr>
              <w:t>ї, Дня матері, Дня родини, Дня батька, тощо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Pr="00D41A5F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Управління соціальної політики</w:t>
            </w:r>
            <w:r>
              <w:rPr>
                <w:rFonts w:ascii="Times New Roman" w:hAnsi="Times New Roman"/>
                <w:sz w:val="24"/>
                <w:szCs w:val="24"/>
              </w:rPr>
              <w:t>, управління освіти, Нововолинський міський центр соціальних служб, відділ культури, Нововолинський  відділ ДРАЦС у Володимирському районі Волинської області Західного міжрегіонального управління Міністерства юстиції, ВОБФ «Карітас-Волинь»</w:t>
            </w:r>
          </w:p>
        </w:tc>
        <w:tc>
          <w:tcPr>
            <w:tcW w:w="1152" w:type="dxa"/>
          </w:tcPr>
          <w:p w:rsidR="00E668FD" w:rsidRPr="00F37C9A" w:rsidRDefault="00E668FD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Pr="00F37C9A" w:rsidRDefault="00E668FD" w:rsidP="00C86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Зміцнення авторитету шлюбу, зменшення кількості розлучень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668FD" w:rsidRPr="00EC5EF7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Проведення урочистих заходів щодо вшанування жінок, яким присвоєно почесне звання України «мати-героїня»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Нововолинська міська рада, у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правління соціальної політики</w:t>
            </w:r>
            <w:r>
              <w:rPr>
                <w:rFonts w:ascii="Times New Roman" w:hAnsi="Times New Roman"/>
                <w:sz w:val="24"/>
                <w:szCs w:val="24"/>
              </w:rPr>
              <w:t>, відділ культури</w:t>
            </w:r>
          </w:p>
        </w:tc>
        <w:tc>
          <w:tcPr>
            <w:tcW w:w="1152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Формування позитивного ставлення до багатодітності. Підвищення статусу багатодітних матерів, які забезпечують належні умови для всебічного розвитку дітей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Впровадження основних напрямів просвітницької діяльності для дівчаток, підлітків, молодих жінок з питань здорового способу життя та підготовки до планування вагітності.</w:t>
            </w: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лекцій, розміщення інформації, соціальної реклами на інтернет-сайтах, скриньок запитань-відповідей у закладах освіти.</w:t>
            </w: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і розповсюдження інформаційно-методичних матеріалів для дівчаток, учнівської та студентської молоді з питань збереження репродуктивного здоров</w:t>
            </w:r>
            <w:r w:rsidRPr="00CF068F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я, профілактики інфекцій, що передаються статевим щляхом, TORCH-інфекції та ВІЛ-інфекції (листівки, буклети, плакати тощо), а також відповідального ставлення до створення сім</w:t>
            </w:r>
            <w:r w:rsidRPr="00CF068F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ї.</w:t>
            </w: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Відновлення роботи «Школи відповідального батьківства». </w:t>
            </w: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лекцій для підготовки вагітних та партнерів до пологів.</w:t>
            </w: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групи для надання допомоги післяпологовому періоді з підтримки грудного вигодовування.</w:t>
            </w:r>
          </w:p>
          <w:p w:rsidR="00E668FD" w:rsidRPr="00CF068F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КНП «Нововолинська центральна міська лікарня»</w:t>
            </w:r>
          </w:p>
        </w:tc>
        <w:tc>
          <w:tcPr>
            <w:tcW w:w="1152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Збільшення рівня поінформованості молоді та жіночого населення щодо репродуктивного та статевого здоров</w:t>
            </w:r>
            <w:r w:rsidRPr="00C84284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я, сприяння веденню здорового способу життя.</w:t>
            </w: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Збільшення відсотка нормальних пологів та забезпечення тривалого грудного вигодовування новонародженим.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Підтримка соціально-вразливих категорій сімей</w:t>
            </w:r>
          </w:p>
        </w:tc>
        <w:tc>
          <w:tcPr>
            <w:tcW w:w="3240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1.Забезпечення прав багатодітних сімей Нововолинської міської територіальної громади на пільги, визначені чинним законодавством, зокрема, шляхом видачі бланків посвідчень батьків багатодітної сім</w:t>
            </w:r>
            <w:r w:rsidRPr="00C84284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 та посвідчень дитини з багатодітної сім</w:t>
            </w:r>
            <w:r w:rsidRPr="00C84284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152" w:type="dxa"/>
          </w:tcPr>
          <w:p w:rsidR="00E668FD" w:rsidRPr="00636FB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E668FD" w:rsidRPr="00636FB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E668FD" w:rsidRPr="00636FB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E668FD" w:rsidRPr="00636FB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26" w:type="dxa"/>
          </w:tcPr>
          <w:p w:rsidR="00E668FD" w:rsidRPr="00636FB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093" w:type="dxa"/>
          </w:tcPr>
          <w:p w:rsidR="00E668FD" w:rsidRPr="00636FB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багатодітних сімей правом на пільги згідно з вимогами чинного законодавства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37C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координації та ефективної взаємодії спеціально уповноважених органів та установ, що здійснюють заходи у сфері запобігання та протидії домашньому насильству</w:t>
            </w:r>
          </w:p>
        </w:tc>
        <w:tc>
          <w:tcPr>
            <w:tcW w:w="3240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Забезпечення розгляду питань із запобігання та протидії домашньому насильству на засіданнях Координаційної ради з питань сім</w:t>
            </w:r>
            <w:r w:rsidRPr="000752E0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ї, гендерної рівності, запобігання та протидії домашньому насильству та/або насильству за ознакою статі, протидії торгівлі людьми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Члени координаційної ради</w:t>
            </w:r>
          </w:p>
        </w:tc>
        <w:tc>
          <w:tcPr>
            <w:tcW w:w="1152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міжвідомчої взаємодії суб’єктів, які здійснюють заходи у сфері запобігання та протидії домашньому насильству.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Забезпечення реалізації програми для кривдників</w:t>
            </w: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152" w:type="dxa"/>
          </w:tcPr>
          <w:p w:rsidR="00E668FD" w:rsidRPr="00F37C9A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Pr="00F37C9A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Сприяння засвоєння кривдником моделі сімейного життя на засадах гендерної рівності, взаєморозуміння,взаємоповаги 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3.3.Забезпечення реалізації програми для постраждалих від  насильства</w:t>
            </w: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152" w:type="dxa"/>
          </w:tcPr>
          <w:p w:rsidR="00E668FD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комплексної підтримки та соціально-психологічної реабілітації постраждалих осіб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Забезпечення системної роботи щодо ведення обліку кривдників</w:t>
            </w: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Управління соціальної політики</w:t>
            </w: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Відділення поліції № 1 (м.Нововолинськ) Володимирського РВП ГУНП у Волинській області</w:t>
            </w:r>
          </w:p>
        </w:tc>
        <w:tc>
          <w:tcPr>
            <w:tcW w:w="1152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Приймає повідомлення про направлення особи для проходження програм для кривдників. Ведення реєстру обліку повідомлень про кривдників, заяв кривдників на проходження корекційної програми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 Індивідуальне виконання корекційної програми для кривдників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:rsidR="00E668FD" w:rsidRPr="00F37C9A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Pr="00F37C9A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Формування у кривдника відповідального ставлення до власної поведінки та її наслідків для себе та оточуючих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 Індивідуальне виконання програми для постраждалих від насильства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152" w:type="dxa"/>
          </w:tcPr>
          <w:p w:rsidR="00E668FD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Подолання наслідків насильства, відновлення психологічної рівноваги, формування навичок безпечної поведінки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поінформованості населення про форми, прояви, причини і наслідки домашнього насильства та/або насильства за ознакою статі. Формування у суспільстві нетерпимого ставлення до насильницької моделі поведінки.</w:t>
            </w:r>
          </w:p>
        </w:tc>
        <w:tc>
          <w:tcPr>
            <w:tcW w:w="3240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4.1.Оприлюднення даних про суб’єктів, які здійснюють заходи у сфері запобігання та протидії домашньому насильству та/або насильству за ознакою статі та забезпечення доступу до даної інформації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Управління соціальної політики,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Нововолинський міський центр соціальних служб, служба у справах дітей, Відділення поліції № 1 (м.Нововолинськ) Володимирського РВП ГУНП у Волинській області, КНП «Нововолинський центр ПМСД» </w:t>
            </w:r>
          </w:p>
        </w:tc>
        <w:tc>
          <w:tcPr>
            <w:tcW w:w="1152" w:type="dxa"/>
          </w:tcPr>
          <w:p w:rsidR="00E668FD" w:rsidRPr="00F37C9A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Pr="00F37C9A" w:rsidRDefault="00E668FD" w:rsidP="00634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Надання доступної інформації мешканцям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4.2.Проведення скоординованих інформаційно-просвітницьких кампаній для усіх верств населення (діти, молодь,особи з інвалідністю, особи похилого віку, ВПО, учасники АТО/ООС та члени їх родин, інші соціальні групи), спрямованих на запобігання та протидію домашньому насильству та/або насильству за ознакою статі</w:t>
            </w: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Управління соціальної політики, </w:t>
            </w: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дітей, Відділення поліції № 1 (м.Нововолинськ) Володимирського РВП ГУНП у Волинській області, КНП «Нововолинський центр ПМСД»</w:t>
            </w:r>
          </w:p>
        </w:tc>
        <w:tc>
          <w:tcPr>
            <w:tcW w:w="1152" w:type="dxa"/>
          </w:tcPr>
          <w:p w:rsidR="00E668FD" w:rsidRDefault="00E668FD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Default="00E668FD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668FD" w:rsidRDefault="00E668FD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68FD" w:rsidRDefault="00E668FD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Default="00E668FD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Default="00E668FD" w:rsidP="00B7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ефективного інформування населення про прояви насильства та види допомоги постраждалим особам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 Проведення –заходів у рамках Всеукраїнської акції «16 днів проти насильства»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Управління соціальної політики, </w:t>
            </w: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дітей, управління освіти, Відділення поліції № 1 (м.Нововолинськ) Володимирського РВП ГУНП у Волинській області</w:t>
            </w:r>
          </w:p>
        </w:tc>
        <w:tc>
          <w:tcPr>
            <w:tcW w:w="1152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Посилення обізнаності широких верств населення громади з проблематики домашнього насильства, створення запобіжних і захисних механізмів боротьби з усіма формами насильства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Надання допомоги та захисту постраждалим особам. Забезпечення діяльності Денного центру соціально-психологічної допомоги особам, які постраждали від домашнього насильства та насильства за ознакою статі.</w:t>
            </w:r>
          </w:p>
        </w:tc>
        <w:tc>
          <w:tcPr>
            <w:tcW w:w="3240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5.1.Забезпечення своєчасного виявлення та охоплення якісними соціальними послугами осіб та сімей вразливих категорій, насамперед сімей з дітьми, які перебувають у складних життєвих обставинах, в тому числі постраждалих від домашнього насильства та/або насильства за ознакою статі, сексуального насильства, пов’язаного з конфліктом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Управління соціальної політики, </w:t>
            </w: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служба у справах дітей, Відділення поліції № 1 (м.Нововолинськ) Володимирського РВП ГУНП у Волинській області, КНП «Нововолинський центр ПМСД»</w:t>
            </w:r>
          </w:p>
        </w:tc>
        <w:tc>
          <w:tcPr>
            <w:tcW w:w="1152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отримання соціальних послуг сім</w:t>
            </w:r>
            <w:r w:rsidRPr="002D7819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ями, які опинились у складних життєвих обставинах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5.2.Забезпечення діяльності мобільної бригади соціально-психологічної допомоги особам, які постраждали від домашнього насильства та/або насильства за ознакою статі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міський центр соціальних служб, управління соціальної політики</w:t>
            </w:r>
          </w:p>
        </w:tc>
        <w:tc>
          <w:tcPr>
            <w:tcW w:w="1152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Надання соціально-психологічної допомоги  та підтримки постраждалим особам 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усвідомлення проблеми торгівлі людьми, сприяння само ідентифікації постраждалих осіб та обізнаності населення</w:t>
            </w:r>
          </w:p>
        </w:tc>
        <w:tc>
          <w:tcPr>
            <w:tcW w:w="3240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6.1.Проведення інформаційно-просвітницьких кампаній, акцій, тощо із залученням громадських організацій, засобів масової інформації, а також суб’єктів взаємодії, які здійснюють заходи у сфері протидії торгівлі людьми (зокрема, до Всесвітнього дня боротьби з торгівлею людьми, Європейського дня боротьби з торгівлею людьми), тощо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Нововолинське управління Володимир-Волинської філії ВОЦЗ, </w:t>
            </w:r>
            <w:r w:rsidRPr="00F37C9A">
              <w:rPr>
                <w:rFonts w:ascii="Times New Roman" w:hAnsi="Times New Roman"/>
              </w:rPr>
              <w:t>Нововолинський міський центр соціальних служб</w:t>
            </w:r>
            <w:r>
              <w:rPr>
                <w:rFonts w:ascii="Times New Roman" w:hAnsi="Times New Roman"/>
              </w:rPr>
              <w:t>, управління соціальної політики</w:t>
            </w:r>
          </w:p>
        </w:tc>
        <w:tc>
          <w:tcPr>
            <w:tcW w:w="1152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Зростання кількості обізнаних та само ідентифікованих осіб, які постраждали від торгівлі людьми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6.2.Виготовлення, розміщення та поширення інформаційної продукції з питань протидії торгівлі людьми, спрямованої на запобігання потраплянню населення в ситуації, пов’язані з торгівлею людьми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7C9A">
              <w:rPr>
                <w:rFonts w:ascii="Times New Roman" w:hAnsi="Times New Roman"/>
              </w:rPr>
              <w:t>Нововолинський міський центр соціальних служб</w:t>
            </w:r>
            <w:r>
              <w:rPr>
                <w:rFonts w:ascii="Times New Roman" w:hAnsi="Times New Roman"/>
              </w:rPr>
              <w:t>, управління соціальної політики</w:t>
            </w:r>
          </w:p>
        </w:tc>
        <w:tc>
          <w:tcPr>
            <w:tcW w:w="1152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поінформованості населення щодо ризиків потрапляння в ситуації, пов’язані з торгівлею людьми, можливостей їх уникнення та отримання допомоги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поінформованості учасників освітнього процесу щодо шляхів уникнення ризиків потрапляння в ситуації торгівлі людьми та можливостей отримання допомоги з метою формування у громадян навичок безпечної поведінки</w:t>
            </w:r>
          </w:p>
        </w:tc>
        <w:tc>
          <w:tcPr>
            <w:tcW w:w="3240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7.1.Проведення інформаційно-просвітницьких акцій з питань протидії торгівлі людьми серед учасників освітнього процесу та по шукачів роботи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 xml:space="preserve">Управління соціальної політики,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Нововолинський міський центр соціальних служб, заклади освіти, </w:t>
            </w:r>
            <w:r>
              <w:rPr>
                <w:rFonts w:ascii="Times New Roman" w:hAnsi="Times New Roman"/>
              </w:rPr>
              <w:t>Нововолинське управління Володимир-Волинської філії ВОЦЗ</w:t>
            </w:r>
          </w:p>
        </w:tc>
        <w:tc>
          <w:tcPr>
            <w:tcW w:w="1152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Формування уміння об’єктивно оцінювати суспільні небезпеки у здобувачів освіти та по шукачів роботи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7.2.Розмішення на сайті Нововолинської міської територіальної громади, мережі Фейсбук інформації з питань попередження потрапляння в ситуацію торгівлі людьми,поширення інформації про роботу Національної дитячої гарячої лінії з питань запобігання домашнього насильства, торгівлі людьми та гендерної дискримінації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Управління соціальної політики,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заклади освіти, Нововолинський міський центр соціальних служб,</w:t>
            </w:r>
            <w:r>
              <w:rPr>
                <w:rFonts w:ascii="Times New Roman" w:hAnsi="Times New Roman"/>
              </w:rPr>
              <w:t xml:space="preserve"> служба у справах дітей, Нововолинське управління Володимир-Волинської філії ВОЦЗ,Відділення поліції № 1</w:t>
            </w:r>
            <w:r>
              <w:rPr>
                <w:rFonts w:ascii="Times New Roman" w:hAnsi="Times New Roman"/>
                <w:sz w:val="24"/>
                <w:szCs w:val="24"/>
              </w:rPr>
              <w:t>(м.Нововолинськ) Володимирського РВП ГУНП у Волинській області</w:t>
            </w:r>
            <w:r>
              <w:rPr>
                <w:rFonts w:ascii="Times New Roman" w:hAnsi="Times New Roman"/>
              </w:rPr>
              <w:t xml:space="preserve"> </w:t>
            </w:r>
          </w:p>
          <w:p w:rsidR="00E668FD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52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Підвищення ефективності проведення просвітницьких заходів серед дітей та молоді щодо протидії торгівлі людьми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Посилення інституційного механізму утвердження гендерної рівності</w:t>
            </w:r>
          </w:p>
        </w:tc>
        <w:tc>
          <w:tcPr>
            <w:tcW w:w="3240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8.1.Забезпечення розгляду питань з гендерної проблематики на засіданнях Координаційної ради з питань сім</w:t>
            </w:r>
            <w:r w:rsidRPr="00D934B8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ї, гендерної рівності, запобігання та протидії домашньому насильству та/або насильству за ознакою статі, протидії торгівлі людьми Нововолинської міської територіальної громади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Pr="00391011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Члени Координаційної ради</w:t>
            </w:r>
          </w:p>
        </w:tc>
        <w:tc>
          <w:tcPr>
            <w:tcW w:w="1152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Удосконалення механізму міжвідомчої взаємодії суб’єктів, які здійснюють заходи з утвердження гендерної рівності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Формування гендерної компетентності представників різних сфер суспільства</w:t>
            </w:r>
          </w:p>
        </w:tc>
        <w:tc>
          <w:tcPr>
            <w:tcW w:w="3240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9.1.Проведення інформаційно-роз</w:t>
            </w:r>
            <w:r w:rsidRPr="00FC7335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яснювальної роботи серед пошукачів роботи та роботодавців з питань подолання гендерних стереотипів та попередження дискримінації за ознакою статі в сфері зайнятості та праці, крім визначених законодавством випадків обмеження праці жінок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Управління соціальної політики,</w:t>
            </w:r>
            <w:r>
              <w:rPr>
                <w:rFonts w:ascii="Times New Roman" w:hAnsi="Times New Roman"/>
              </w:rPr>
              <w:t xml:space="preserve"> Нововолинське управління Володимир-Волинської філії ВОЦЗ</w:t>
            </w:r>
          </w:p>
        </w:tc>
        <w:tc>
          <w:tcPr>
            <w:tcW w:w="1152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Підвищення рівня обізнаності населення та роботодавців з питань попередження дискримінації за ознакою статі, рівності співробітників у сфері праці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9.2.Проведення інформаційно-просвітницьких кампаній, освітніх, культурно-мистецьких заходів, зокрема, виготовлення та розміщення інформаційної продукції з питань забезпечення рівних прав та можливостей жінок і чоловіків, подолання гендерних стереотипів та протидії дискримінації за ознакою статі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Управління соціальної політики,</w:t>
            </w:r>
            <w:r>
              <w:rPr>
                <w:rFonts w:ascii="Times New Roman" w:hAnsi="Times New Roman"/>
              </w:rPr>
              <w:t xml:space="preserve"> Нововолинське управління Володимир-Волинської філії ВОЦЗ, Нововолинський міський центр соціальних служб, відділ культури, управління освіти</w:t>
            </w:r>
          </w:p>
        </w:tc>
        <w:tc>
          <w:tcPr>
            <w:tcW w:w="1152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Подолання гендерних стереотипних уявлень, підвищення рівня правової обізнаності та мотивування до громадської активності</w:t>
            </w:r>
          </w:p>
        </w:tc>
      </w:tr>
      <w:tr w:rsidR="00E668FD" w:rsidRPr="00F37C9A" w:rsidTr="00800E6A">
        <w:tc>
          <w:tcPr>
            <w:tcW w:w="56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9.3. Проведення виховних заходів (акцій, інформаційних годин, квестів), спрямованих на формування у молоді стійких переконань щодо норм культури толерантності та гендерної рівності</w:t>
            </w:r>
          </w:p>
        </w:tc>
        <w:tc>
          <w:tcPr>
            <w:tcW w:w="837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2026-2028 роки</w:t>
            </w:r>
          </w:p>
        </w:tc>
        <w:tc>
          <w:tcPr>
            <w:tcW w:w="168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7C9A">
              <w:rPr>
                <w:rFonts w:ascii="Times New Roman" w:hAnsi="Times New Roman"/>
                <w:sz w:val="24"/>
                <w:szCs w:val="24"/>
              </w:rPr>
              <w:t>Управління соціальної політики,</w:t>
            </w:r>
            <w:r>
              <w:rPr>
                <w:rFonts w:ascii="Times New Roman" w:hAnsi="Times New Roman"/>
              </w:rPr>
              <w:t xml:space="preserve"> Нововолинське управління Володимир-Волинської філії ВОЦЗ, Нововолинський міський центр соціальних служб, управління освіти</w:t>
            </w:r>
          </w:p>
        </w:tc>
        <w:tc>
          <w:tcPr>
            <w:tcW w:w="1152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668FD" w:rsidRPr="00F37C9A" w:rsidRDefault="00E668FD" w:rsidP="00F37C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Підвищення рівня обізнаності молоді з питань забезпечення рівних прав та можливостей жінок і чоловіків</w:t>
            </w:r>
          </w:p>
        </w:tc>
      </w:tr>
    </w:tbl>
    <w:p w:rsidR="00E668FD" w:rsidRDefault="00E668FD" w:rsidP="00711DAE">
      <w:pPr>
        <w:jc w:val="both"/>
        <w:rPr>
          <w:rFonts w:ascii="Times New Roman" w:hAnsi="Times New Roman"/>
          <w:sz w:val="28"/>
          <w:szCs w:val="28"/>
        </w:rPr>
      </w:pPr>
    </w:p>
    <w:p w:rsidR="00E668FD" w:rsidRDefault="00E668FD" w:rsidP="00711DAE">
      <w:pPr>
        <w:jc w:val="both"/>
        <w:rPr>
          <w:rFonts w:ascii="Times New Roman" w:hAnsi="Times New Roman"/>
          <w:sz w:val="28"/>
          <w:szCs w:val="28"/>
        </w:rPr>
      </w:pPr>
    </w:p>
    <w:p w:rsidR="00E668FD" w:rsidRDefault="00E668FD" w:rsidP="00711DAE">
      <w:pPr>
        <w:jc w:val="both"/>
      </w:pPr>
      <w:r w:rsidRPr="00A106FB">
        <w:rPr>
          <w:rFonts w:ascii="Times New Roman" w:hAnsi="Times New Roman"/>
          <w:sz w:val="28"/>
          <w:szCs w:val="28"/>
        </w:rPr>
        <w:t xml:space="preserve">Начальник управління соціальної політики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A106FB">
        <w:rPr>
          <w:rFonts w:ascii="Times New Roman" w:hAnsi="Times New Roman"/>
          <w:sz w:val="28"/>
          <w:szCs w:val="28"/>
        </w:rPr>
        <w:t xml:space="preserve">                              Валентина  </w:t>
      </w:r>
      <w:r>
        <w:rPr>
          <w:rFonts w:ascii="Times New Roman" w:hAnsi="Times New Roman"/>
          <w:sz w:val="28"/>
          <w:szCs w:val="28"/>
        </w:rPr>
        <w:t>ЖУРАВСЬКА</w:t>
      </w:r>
    </w:p>
    <w:p w:rsidR="00E668FD" w:rsidRDefault="00E668FD" w:rsidP="00711DAE">
      <w:pPr>
        <w:jc w:val="both"/>
      </w:pPr>
      <w:r>
        <w:t xml:space="preserve">         </w:t>
      </w:r>
    </w:p>
    <w:p w:rsidR="00E668FD" w:rsidRDefault="00E668FD" w:rsidP="00711DAE">
      <w:pPr>
        <w:jc w:val="both"/>
      </w:pPr>
    </w:p>
    <w:sectPr w:rsidR="00E668FD" w:rsidSect="002D4A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0" w:right="850" w:bottom="1417" w:left="850" w:header="708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8FD" w:rsidRDefault="00E668FD" w:rsidP="00FB279F">
      <w:pPr>
        <w:spacing w:after="0" w:line="240" w:lineRule="auto"/>
      </w:pPr>
      <w:r>
        <w:separator/>
      </w:r>
    </w:p>
  </w:endnote>
  <w:endnote w:type="continuationSeparator" w:id="0">
    <w:p w:rsidR="00E668FD" w:rsidRDefault="00E668FD" w:rsidP="00FB2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8FD" w:rsidRDefault="00E668F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8FD" w:rsidRDefault="00E668F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8FD" w:rsidRDefault="00E668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8FD" w:rsidRDefault="00E668FD" w:rsidP="00FB279F">
      <w:pPr>
        <w:spacing w:after="0" w:line="240" w:lineRule="auto"/>
      </w:pPr>
      <w:r>
        <w:separator/>
      </w:r>
    </w:p>
  </w:footnote>
  <w:footnote w:type="continuationSeparator" w:id="0">
    <w:p w:rsidR="00E668FD" w:rsidRDefault="00E668FD" w:rsidP="00FB2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8FD" w:rsidRDefault="00E668FD" w:rsidP="0003016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68FD" w:rsidRDefault="00E668F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8FD" w:rsidRDefault="00E668FD" w:rsidP="0003016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</w:p>
  <w:p w:rsidR="00E668FD" w:rsidRDefault="00E668FD">
    <w:pPr>
      <w:pStyle w:val="Header"/>
      <w:jc w:val="center"/>
    </w:pPr>
  </w:p>
  <w:p w:rsidR="00E668FD" w:rsidRDefault="00E668F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8FD" w:rsidRDefault="00E668F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776"/>
    <w:rsid w:val="00004D23"/>
    <w:rsid w:val="00011123"/>
    <w:rsid w:val="00014915"/>
    <w:rsid w:val="00030169"/>
    <w:rsid w:val="00030C01"/>
    <w:rsid w:val="00034A10"/>
    <w:rsid w:val="000361B5"/>
    <w:rsid w:val="000363C1"/>
    <w:rsid w:val="0004139E"/>
    <w:rsid w:val="000752E0"/>
    <w:rsid w:val="00086449"/>
    <w:rsid w:val="00086B06"/>
    <w:rsid w:val="00090FEB"/>
    <w:rsid w:val="000D16B2"/>
    <w:rsid w:val="000E76B9"/>
    <w:rsid w:val="00101097"/>
    <w:rsid w:val="00103A8F"/>
    <w:rsid w:val="0011041C"/>
    <w:rsid w:val="00160334"/>
    <w:rsid w:val="00164F88"/>
    <w:rsid w:val="0019434B"/>
    <w:rsid w:val="001A778E"/>
    <w:rsid w:val="001B41BA"/>
    <w:rsid w:val="001C7D2E"/>
    <w:rsid w:val="001D5873"/>
    <w:rsid w:val="001D76DD"/>
    <w:rsid w:val="001E294E"/>
    <w:rsid w:val="00200404"/>
    <w:rsid w:val="002229F3"/>
    <w:rsid w:val="00237F05"/>
    <w:rsid w:val="00247FD4"/>
    <w:rsid w:val="00251B36"/>
    <w:rsid w:val="00255DE6"/>
    <w:rsid w:val="0025629B"/>
    <w:rsid w:val="002574B0"/>
    <w:rsid w:val="002816AA"/>
    <w:rsid w:val="00297646"/>
    <w:rsid w:val="002C4CE0"/>
    <w:rsid w:val="002D4A12"/>
    <w:rsid w:val="002D6C59"/>
    <w:rsid w:val="002D7819"/>
    <w:rsid w:val="002F47D5"/>
    <w:rsid w:val="002F72BC"/>
    <w:rsid w:val="00310CA4"/>
    <w:rsid w:val="00391011"/>
    <w:rsid w:val="003E1E2C"/>
    <w:rsid w:val="00432D63"/>
    <w:rsid w:val="00450F51"/>
    <w:rsid w:val="004B793C"/>
    <w:rsid w:val="00512B98"/>
    <w:rsid w:val="005475C2"/>
    <w:rsid w:val="00547F56"/>
    <w:rsid w:val="0058262E"/>
    <w:rsid w:val="00591E42"/>
    <w:rsid w:val="00595F45"/>
    <w:rsid w:val="005C1336"/>
    <w:rsid w:val="005C7E76"/>
    <w:rsid w:val="005D3B56"/>
    <w:rsid w:val="005F7901"/>
    <w:rsid w:val="00600ACB"/>
    <w:rsid w:val="00614707"/>
    <w:rsid w:val="00623576"/>
    <w:rsid w:val="006348DC"/>
    <w:rsid w:val="00636FBA"/>
    <w:rsid w:val="006505F6"/>
    <w:rsid w:val="006B3674"/>
    <w:rsid w:val="006C2B02"/>
    <w:rsid w:val="006E286D"/>
    <w:rsid w:val="006F2F2C"/>
    <w:rsid w:val="00710DA9"/>
    <w:rsid w:val="00711DAE"/>
    <w:rsid w:val="0072783D"/>
    <w:rsid w:val="0073137A"/>
    <w:rsid w:val="007662BB"/>
    <w:rsid w:val="007B0384"/>
    <w:rsid w:val="00800E6A"/>
    <w:rsid w:val="008212B4"/>
    <w:rsid w:val="00833D01"/>
    <w:rsid w:val="00834851"/>
    <w:rsid w:val="00834E3E"/>
    <w:rsid w:val="008550A8"/>
    <w:rsid w:val="008643FC"/>
    <w:rsid w:val="008918D4"/>
    <w:rsid w:val="00952D6F"/>
    <w:rsid w:val="00963844"/>
    <w:rsid w:val="0099326F"/>
    <w:rsid w:val="009A025E"/>
    <w:rsid w:val="009C2E90"/>
    <w:rsid w:val="009C71A5"/>
    <w:rsid w:val="009D1C8C"/>
    <w:rsid w:val="009F38D7"/>
    <w:rsid w:val="00A06879"/>
    <w:rsid w:val="00A106FB"/>
    <w:rsid w:val="00A12DC1"/>
    <w:rsid w:val="00A37F28"/>
    <w:rsid w:val="00A52561"/>
    <w:rsid w:val="00A82438"/>
    <w:rsid w:val="00AF3F9F"/>
    <w:rsid w:val="00B36D67"/>
    <w:rsid w:val="00B76333"/>
    <w:rsid w:val="00B8342E"/>
    <w:rsid w:val="00BD60D0"/>
    <w:rsid w:val="00BE2EF5"/>
    <w:rsid w:val="00BF5CC8"/>
    <w:rsid w:val="00C625E7"/>
    <w:rsid w:val="00C62AE2"/>
    <w:rsid w:val="00C723F4"/>
    <w:rsid w:val="00C84284"/>
    <w:rsid w:val="00C86414"/>
    <w:rsid w:val="00C93029"/>
    <w:rsid w:val="00C943BB"/>
    <w:rsid w:val="00C97A90"/>
    <w:rsid w:val="00CF068F"/>
    <w:rsid w:val="00CF652F"/>
    <w:rsid w:val="00D41A5F"/>
    <w:rsid w:val="00D4401D"/>
    <w:rsid w:val="00D458AF"/>
    <w:rsid w:val="00D521D2"/>
    <w:rsid w:val="00D7364E"/>
    <w:rsid w:val="00D7594F"/>
    <w:rsid w:val="00D77420"/>
    <w:rsid w:val="00D934B8"/>
    <w:rsid w:val="00DA4FD9"/>
    <w:rsid w:val="00DB2D73"/>
    <w:rsid w:val="00DD0A7E"/>
    <w:rsid w:val="00DD3801"/>
    <w:rsid w:val="00DD6776"/>
    <w:rsid w:val="00DE137D"/>
    <w:rsid w:val="00DE1DE2"/>
    <w:rsid w:val="00E103F0"/>
    <w:rsid w:val="00E32B5C"/>
    <w:rsid w:val="00E668FD"/>
    <w:rsid w:val="00E80AC5"/>
    <w:rsid w:val="00E95E1B"/>
    <w:rsid w:val="00EC518A"/>
    <w:rsid w:val="00EC5EF7"/>
    <w:rsid w:val="00EF185F"/>
    <w:rsid w:val="00EF3723"/>
    <w:rsid w:val="00F112A9"/>
    <w:rsid w:val="00F35B60"/>
    <w:rsid w:val="00F365B9"/>
    <w:rsid w:val="00F37C9A"/>
    <w:rsid w:val="00F74AB9"/>
    <w:rsid w:val="00F92ED6"/>
    <w:rsid w:val="00FB279F"/>
    <w:rsid w:val="00FC7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9F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51B3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Normal"/>
    <w:uiPriority w:val="99"/>
    <w:rsid w:val="00B36D67"/>
    <w:pPr>
      <w:spacing w:after="0" w:line="240" w:lineRule="auto"/>
      <w:ind w:left="720"/>
      <w:contextualSpacing/>
    </w:pPr>
    <w:rPr>
      <w:rFonts w:ascii="Times New Roman" w:hAnsi="Times New Roman"/>
      <w:b/>
      <w:sz w:val="28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3B5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B27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B279F"/>
    <w:rPr>
      <w:rFonts w:cs="Times New Roman"/>
    </w:rPr>
  </w:style>
  <w:style w:type="character" w:styleId="PageNumber">
    <w:name w:val="page number"/>
    <w:basedOn w:val="DefaultParagraphFont"/>
    <w:uiPriority w:val="99"/>
    <w:rsid w:val="002D4A1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687</TotalTime>
  <Pages>13</Pages>
  <Words>9832</Words>
  <Characters>5605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NACHSPORT</cp:lastModifiedBy>
  <cp:revision>91</cp:revision>
  <cp:lastPrinted>2025-07-08T14:10:00Z</cp:lastPrinted>
  <dcterms:created xsi:type="dcterms:W3CDTF">2025-06-19T05:18:00Z</dcterms:created>
  <dcterms:modified xsi:type="dcterms:W3CDTF">2025-07-09T08:17:00Z</dcterms:modified>
</cp:coreProperties>
</file>